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0C0676C" w14:textId="6180C70E" w:rsidR="00815809" w:rsidRPr="00AD4A31" w:rsidRDefault="00C61B06" w:rsidP="00815809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2</w:t>
      </w:r>
      <w:r w:rsidR="00356AA6">
        <w:rPr>
          <w:b/>
          <w:bCs/>
          <w:spacing w:val="14"/>
          <w:kern w:val="18"/>
          <w:sz w:val="24"/>
          <w:u w:val="single"/>
        </w:rPr>
        <w:t>0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 w:rsidR="00356AA6">
        <w:rPr>
          <w:b/>
          <w:bCs/>
          <w:spacing w:val="14"/>
          <w:kern w:val="18"/>
          <w:sz w:val="24"/>
          <w:u w:val="single"/>
        </w:rPr>
        <w:t>5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</w:p>
    <w:p w14:paraId="004C8BE8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139FE574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78324005" w14:textId="71252341" w:rsidR="00815809" w:rsidRPr="00263997" w:rsidRDefault="00815809" w:rsidP="00815809">
      <w:pPr>
        <w:pStyle w:val="ae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ACF06D2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«Астерра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15E2913C" w14:textId="5FA6695A" w:rsidR="006419EF" w:rsidRDefault="00815809" w:rsidP="00356AA6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r w:rsidR="00F5058B" w:rsidRPr="009D010D">
        <w:t xml:space="preserve">комплекса 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r w:rsidR="008F2813">
        <w:rPr>
          <w:bCs/>
        </w:rPr>
        <w:t>:</w:t>
      </w:r>
    </w:p>
    <w:p w14:paraId="0E2479F7" w14:textId="77777777" w:rsidR="00356AA6" w:rsidRPr="00356AA6" w:rsidRDefault="00356AA6" w:rsidP="00356AA6">
      <w:pPr>
        <w:pStyle w:val="ae"/>
        <w:rPr>
          <w:bCs/>
        </w:rPr>
      </w:pPr>
    </w:p>
    <w:p w14:paraId="0DA33F41" w14:textId="2CF7B637" w:rsidR="00356AA6" w:rsidRPr="000C25E0" w:rsidRDefault="000C25E0" w:rsidP="00356AA6">
      <w:pPr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С</w:t>
      </w:r>
      <w:r w:rsidR="00356AA6" w:rsidRPr="000C25E0">
        <w:rPr>
          <w:rFonts w:ascii="Times New Roman" w:hAnsi="Times New Roman"/>
          <w:b/>
          <w:bCs/>
          <w:sz w:val="23"/>
          <w:szCs w:val="23"/>
        </w:rPr>
        <w:t>троительно-монтажные работы по устройству дорожного покрытия территории коттеджного поселка "Жуковский"</w:t>
      </w:r>
      <w:r w:rsidR="00535014">
        <w:rPr>
          <w:rFonts w:ascii="Times New Roman" w:hAnsi="Times New Roman"/>
          <w:b/>
          <w:bCs/>
          <w:sz w:val="23"/>
          <w:szCs w:val="23"/>
        </w:rPr>
        <w:t>1-я очередь</w:t>
      </w:r>
      <w:r w:rsidR="00356AA6" w:rsidRPr="000C25E0">
        <w:rPr>
          <w:rFonts w:ascii="Times New Roman" w:hAnsi="Times New Roman"/>
          <w:b/>
          <w:bCs/>
          <w:sz w:val="23"/>
          <w:szCs w:val="23"/>
        </w:rPr>
        <w:t>, расположенный по адресу: Московская область, Раменский район, г.о. Жуковский, правый берег реки Москвы, восточная часть кадастрового квартала, КН 50:23:0000000:162949.</w:t>
      </w:r>
    </w:p>
    <w:p w14:paraId="3A64D977" w14:textId="77777777" w:rsidR="007011CC" w:rsidRPr="00891914" w:rsidRDefault="007011CC" w:rsidP="004E09AD">
      <w:pPr>
        <w:pStyle w:val="ae"/>
        <w:rPr>
          <w:b/>
          <w:bCs/>
        </w:rPr>
      </w:pPr>
    </w:p>
    <w:p w14:paraId="54C20A62" w14:textId="7B37FCC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253A33E8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356AA6">
        <w:t>31</w:t>
      </w:r>
      <w:r w:rsidRPr="00E83385">
        <w:t>.0</w:t>
      </w:r>
      <w:r w:rsidR="008F2813">
        <w:t>5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формате*.xls),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356AA6">
        <w:rPr>
          <w:b/>
          <w:color w:val="FF0000"/>
          <w:u w:val="thick" w:color="FF0000"/>
        </w:rPr>
        <w:t>31</w:t>
      </w:r>
      <w:r w:rsidR="00E83385" w:rsidRPr="00E83385">
        <w:rPr>
          <w:b/>
          <w:color w:val="FF0000"/>
          <w:u w:val="thick" w:color="FF0000"/>
        </w:rPr>
        <w:t>.0</w:t>
      </w:r>
      <w:r w:rsidR="008F2813">
        <w:rPr>
          <w:b/>
          <w:color w:val="FF0000"/>
          <w:u w:val="thick" w:color="FF0000"/>
        </w:rPr>
        <w:t>5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e-mail: </w:t>
      </w:r>
      <w:r w:rsidR="00461A75" w:rsidRPr="00461A75">
        <w:rPr>
          <w:lang w:val="en-US"/>
        </w:rPr>
        <w:t>tender</w:t>
      </w:r>
      <w:r w:rsidR="00461A75" w:rsidRPr="00461A75">
        <w:t>@</w:t>
      </w:r>
      <w:r w:rsidR="00461A75" w:rsidRPr="00461A75">
        <w:rPr>
          <w:lang w:val="en-US"/>
        </w:rPr>
        <w:t>asterra</w:t>
      </w:r>
      <w:r w:rsidR="00461A75" w:rsidRPr="00461A75">
        <w:t>.</w:t>
      </w:r>
      <w:r w:rsidR="00461A75">
        <w:rPr>
          <w:lang w:val="en-US"/>
        </w:rPr>
        <w:t>ru</w:t>
      </w:r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Default="000B67AE" w:rsidP="000B67AE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4F68718A" w14:textId="77777777" w:rsidR="000B67AE" w:rsidRDefault="000B67AE" w:rsidP="000B67AE">
      <w:pPr>
        <w:pStyle w:val="ae"/>
        <w:rPr>
          <w:sz w:val="26"/>
        </w:rPr>
      </w:pPr>
    </w:p>
    <w:p w14:paraId="74D88BC1" w14:textId="77777777" w:rsidR="000B67AE" w:rsidRDefault="000B67AE" w:rsidP="000B67AE">
      <w:pPr>
        <w:pStyle w:val="ae"/>
        <w:rPr>
          <w:sz w:val="26"/>
        </w:rPr>
      </w:pPr>
    </w:p>
    <w:p w14:paraId="3276560A" w14:textId="0915CD26" w:rsidR="000B67AE" w:rsidRPr="000B67AE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815809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sectPr w:rsidR="000B67AE" w:rsidRPr="00815809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EA9CF" w14:textId="77777777" w:rsidR="00074BCA" w:rsidRDefault="00074BCA">
      <w:r>
        <w:separator/>
      </w:r>
    </w:p>
  </w:endnote>
  <w:endnote w:type="continuationSeparator" w:id="0">
    <w:p w14:paraId="5E2F9354" w14:textId="77777777" w:rsidR="00074BCA" w:rsidRDefault="0007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765BD" w14:textId="77777777" w:rsidR="00074BCA" w:rsidRDefault="00074BCA">
      <w:r>
        <w:separator/>
      </w:r>
    </w:p>
  </w:footnote>
  <w:footnote w:type="continuationSeparator" w:id="0">
    <w:p w14:paraId="59FE76C0" w14:textId="77777777" w:rsidR="00074BCA" w:rsidRDefault="0007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2"/>
  </w:num>
  <w:num w:numId="13">
    <w:abstractNumId w:val="19"/>
  </w:num>
  <w:num w:numId="14">
    <w:abstractNumId w:val="13"/>
  </w:num>
  <w:num w:numId="15">
    <w:abstractNumId w:val="20"/>
  </w:num>
  <w:num w:numId="16">
    <w:abstractNumId w:val="11"/>
  </w:num>
  <w:num w:numId="17">
    <w:abstractNumId w:val="18"/>
  </w:num>
  <w:num w:numId="18">
    <w:abstractNumId w:val="10"/>
  </w:num>
  <w:num w:numId="19">
    <w:abstractNumId w:val="14"/>
  </w:num>
  <w:num w:numId="20">
    <w:abstractNumId w:val="23"/>
  </w:num>
  <w:num w:numId="21">
    <w:abstractNumId w:val="16"/>
  </w:num>
  <w:num w:numId="22">
    <w:abstractNumId w:val="17"/>
  </w:num>
  <w:num w:numId="23">
    <w:abstractNumId w:val="2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4BCA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25E0"/>
    <w:rsid w:val="000C36C6"/>
    <w:rsid w:val="000C611F"/>
    <w:rsid w:val="000D6366"/>
    <w:rsid w:val="000F04D3"/>
    <w:rsid w:val="00152ADE"/>
    <w:rsid w:val="00165F48"/>
    <w:rsid w:val="001B155C"/>
    <w:rsid w:val="001F3CF0"/>
    <w:rsid w:val="00213E88"/>
    <w:rsid w:val="0028506C"/>
    <w:rsid w:val="002A0B15"/>
    <w:rsid w:val="002A2203"/>
    <w:rsid w:val="002B4D0A"/>
    <w:rsid w:val="002D3052"/>
    <w:rsid w:val="00303577"/>
    <w:rsid w:val="00313F40"/>
    <w:rsid w:val="00323022"/>
    <w:rsid w:val="00334CAC"/>
    <w:rsid w:val="00356046"/>
    <w:rsid w:val="00356AA6"/>
    <w:rsid w:val="00362780"/>
    <w:rsid w:val="00381488"/>
    <w:rsid w:val="00397235"/>
    <w:rsid w:val="003A480E"/>
    <w:rsid w:val="003C1954"/>
    <w:rsid w:val="003D6550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40E2"/>
    <w:rsid w:val="004A6CE2"/>
    <w:rsid w:val="004D751C"/>
    <w:rsid w:val="004E09AD"/>
    <w:rsid w:val="004E36CE"/>
    <w:rsid w:val="004F79C0"/>
    <w:rsid w:val="00514E94"/>
    <w:rsid w:val="005230AC"/>
    <w:rsid w:val="00530307"/>
    <w:rsid w:val="00535014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E11A9"/>
    <w:rsid w:val="005F35F5"/>
    <w:rsid w:val="00603E5C"/>
    <w:rsid w:val="006051B4"/>
    <w:rsid w:val="00625FE9"/>
    <w:rsid w:val="00626362"/>
    <w:rsid w:val="006348B6"/>
    <w:rsid w:val="006419EF"/>
    <w:rsid w:val="00646132"/>
    <w:rsid w:val="00670D68"/>
    <w:rsid w:val="006841C0"/>
    <w:rsid w:val="00695EC9"/>
    <w:rsid w:val="006A476C"/>
    <w:rsid w:val="006A63E5"/>
    <w:rsid w:val="007011CC"/>
    <w:rsid w:val="00737F2C"/>
    <w:rsid w:val="007515CC"/>
    <w:rsid w:val="007642A2"/>
    <w:rsid w:val="00791B9D"/>
    <w:rsid w:val="00794501"/>
    <w:rsid w:val="007B0055"/>
    <w:rsid w:val="007B59D4"/>
    <w:rsid w:val="007C6E0A"/>
    <w:rsid w:val="007D4C71"/>
    <w:rsid w:val="007F0914"/>
    <w:rsid w:val="00815809"/>
    <w:rsid w:val="0081750B"/>
    <w:rsid w:val="00864578"/>
    <w:rsid w:val="00885BC7"/>
    <w:rsid w:val="00891914"/>
    <w:rsid w:val="008A5636"/>
    <w:rsid w:val="008B786E"/>
    <w:rsid w:val="008D4567"/>
    <w:rsid w:val="008F2813"/>
    <w:rsid w:val="00902407"/>
    <w:rsid w:val="0091129D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7539D"/>
    <w:rsid w:val="00A80D76"/>
    <w:rsid w:val="00AB5E77"/>
    <w:rsid w:val="00AE4550"/>
    <w:rsid w:val="00AF02F8"/>
    <w:rsid w:val="00B024D8"/>
    <w:rsid w:val="00B10782"/>
    <w:rsid w:val="00B21A69"/>
    <w:rsid w:val="00B4306C"/>
    <w:rsid w:val="00B5293D"/>
    <w:rsid w:val="00B858FD"/>
    <w:rsid w:val="00BD0FDC"/>
    <w:rsid w:val="00C131FC"/>
    <w:rsid w:val="00C26066"/>
    <w:rsid w:val="00C61B06"/>
    <w:rsid w:val="00C75695"/>
    <w:rsid w:val="00C944A0"/>
    <w:rsid w:val="00C94BFD"/>
    <w:rsid w:val="00D722A5"/>
    <w:rsid w:val="00DB0734"/>
    <w:rsid w:val="00DC34DD"/>
    <w:rsid w:val="00DE048D"/>
    <w:rsid w:val="00DE3E98"/>
    <w:rsid w:val="00DF2E3F"/>
    <w:rsid w:val="00E17FC5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25F2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3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18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6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18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366488">
                                                              <w:marLeft w:val="-24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250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7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08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</Template>
  <TotalTime>150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1733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ADMIN</cp:lastModifiedBy>
  <cp:revision>23</cp:revision>
  <cp:lastPrinted>2022-04-07T10:17:00Z</cp:lastPrinted>
  <dcterms:created xsi:type="dcterms:W3CDTF">2022-04-07T10:39:00Z</dcterms:created>
  <dcterms:modified xsi:type="dcterms:W3CDTF">2022-05-20T13:30:00Z</dcterms:modified>
</cp:coreProperties>
</file>